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9677E3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DIDA-CCC-CP-2021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9677E3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DIDA-CCC-CP-2021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E10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8E10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9677E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677E3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03D1AA07" wp14:editId="1D747FD9">
                                      <wp:extent cx="878896" cy="590550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81776" cy="5924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9677E3">
                          <w:pPr>
                            <w:rPr>
                              <w:lang w:val="en-US"/>
                            </w:rPr>
                          </w:pPr>
                          <w:r w:rsidRPr="009677E3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03D1AA07" wp14:editId="1D747FD9">
                                <wp:extent cx="878896" cy="590550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1776" cy="592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215265</wp:posOffset>
                </wp:positionV>
                <wp:extent cx="407670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E104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B160F0"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 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89.25pt;margin-top:16.95pt;width:321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3lMggIAABc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" stroked="f">
                <v:textbox>
                  <w:txbxContent>
                    <w:p w:rsidR="002E1412" w:rsidRPr="002E1412" w:rsidRDefault="008E104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B160F0"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  <w:r>
                            <w:rPr>
                              <w:rStyle w:val="Style6"/>
                            </w:rPr>
                            <w:t xml:space="preserve"> 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FF4921" w:rsidRDefault="0023545D" w:rsidP="00FF4921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E104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E104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E104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8E104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40C4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7D49FA"/>
    <w:rsid w:val="00806C78"/>
    <w:rsid w:val="00807015"/>
    <w:rsid w:val="00813E2A"/>
    <w:rsid w:val="00836198"/>
    <w:rsid w:val="00850351"/>
    <w:rsid w:val="00862F3E"/>
    <w:rsid w:val="008A0C67"/>
    <w:rsid w:val="008B3AE5"/>
    <w:rsid w:val="008E1049"/>
    <w:rsid w:val="00932E02"/>
    <w:rsid w:val="009677E3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160F0"/>
    <w:rsid w:val="00B227FF"/>
    <w:rsid w:val="00B32108"/>
    <w:rsid w:val="00B62EEF"/>
    <w:rsid w:val="00B74662"/>
    <w:rsid w:val="00B862A4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4921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D189-00B2-4DB6-9333-F41D715C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34</TotalTime>
  <Pages>2</Pages>
  <Words>437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Marlen Berroa</cp:lastModifiedBy>
  <cp:revision>32</cp:revision>
  <cp:lastPrinted>2020-07-06T14:56:00Z</cp:lastPrinted>
  <dcterms:created xsi:type="dcterms:W3CDTF">2016-03-21T20:27:00Z</dcterms:created>
  <dcterms:modified xsi:type="dcterms:W3CDTF">2021-09-28T19:15:00Z</dcterms:modified>
</cp:coreProperties>
</file>